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8853AB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830C3B" w:rsidRPr="0091260B" w:rsidTr="00343157">
        <w:trPr>
          <w:trHeight w:val="1039"/>
        </w:trPr>
        <w:tc>
          <w:tcPr>
            <w:tcW w:w="6061" w:type="dxa"/>
          </w:tcPr>
          <w:p w:rsidR="00830C3B" w:rsidRPr="0091260B" w:rsidRDefault="00DE6383" w:rsidP="000B48F4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0B48F4" w:rsidRPr="00753A4B">
              <w:t>Ковбасюку А.В.</w:t>
            </w:r>
            <w:r w:rsidR="000B48F4">
              <w:t xml:space="preserve">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531B62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531B62">
              <w:rPr>
                <w:color w:val="000000" w:themeColor="text1"/>
              </w:rPr>
              <w:t>а</w:t>
            </w:r>
            <w:r w:rsidR="003643E7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0B48F4" w:rsidRDefault="00D25713" w:rsidP="00C35EA8">
      <w:pPr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0B48F4" w:rsidRPr="00753A4B">
        <w:t xml:space="preserve">Ковбасюку А.В. </w:t>
      </w:r>
      <w:r w:rsidR="000B48F4">
        <w:t xml:space="preserve">разрешение </w:t>
      </w:r>
      <w:r w:rsidR="000B48F4" w:rsidRPr="00753A4B">
        <w:t>на условно разрешенный вид использования земельного участка с кадастровым номером 54:35</w:t>
      </w:r>
      <w:r w:rsidR="000B48F4">
        <w:t xml:space="preserve">:033325:14 площадью 1005 кв. м </w:t>
      </w:r>
      <w:r w:rsidR="000B48F4" w:rsidRPr="00753A4B">
        <w:t>с местоп</w:t>
      </w:r>
      <w:r w:rsidR="000B48F4" w:rsidRPr="00753A4B">
        <w:t>о</w:t>
      </w:r>
      <w:r w:rsidR="000B48F4" w:rsidRPr="00753A4B">
        <w:t>ложением: Российская Федерация, Новосибирская область, город Новосибирск, ул.</w:t>
      </w:r>
      <w:r w:rsidR="000B48F4">
        <w:t> </w:t>
      </w:r>
      <w:r w:rsidR="000B48F4" w:rsidRPr="00753A4B">
        <w:t xml:space="preserve">Жуковского, (85) </w:t>
      </w:r>
      <w:r w:rsidR="000B48F4" w:rsidRPr="00753A4B">
        <w:rPr>
          <w:spacing w:val="1"/>
        </w:rPr>
        <w:t>(зона улично-дорожной сети (ИТ-3))</w:t>
      </w:r>
      <w:r w:rsidR="000B48F4" w:rsidRPr="00753A4B">
        <w:t xml:space="preserve"> – </w:t>
      </w:r>
      <w:r w:rsidR="000B48F4" w:rsidRPr="00753A4B">
        <w:rPr>
          <w:spacing w:val="1"/>
        </w:rPr>
        <w:t>«объекты придоро</w:t>
      </w:r>
      <w:r w:rsidR="000B48F4" w:rsidRPr="00753A4B">
        <w:rPr>
          <w:spacing w:val="1"/>
        </w:rPr>
        <w:t>ж</w:t>
      </w:r>
      <w:r w:rsidR="000B48F4" w:rsidRPr="00753A4B">
        <w:rPr>
          <w:spacing w:val="1"/>
        </w:rPr>
        <w:t xml:space="preserve">ного сервиса </w:t>
      </w:r>
      <w:hyperlink r:id="rId8" w:history="1">
        <w:r w:rsidR="000B48F4" w:rsidRPr="00753A4B">
          <w:rPr>
            <w:spacing w:val="1"/>
          </w:rPr>
          <w:t>(4.9.1)</w:t>
        </w:r>
      </w:hyperlink>
      <w:r w:rsidR="000B48F4" w:rsidRPr="00753A4B">
        <w:rPr>
          <w:spacing w:val="1"/>
        </w:rPr>
        <w:t>»</w:t>
      </w:r>
      <w:r w:rsidR="000B48F4" w:rsidRPr="00753A4B">
        <w:t>.</w:t>
      </w:r>
    </w:p>
    <w:p w:rsidR="00FE2272" w:rsidRPr="0091260B" w:rsidRDefault="00645674" w:rsidP="00C35EA8">
      <w:pPr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 xml:space="preserve">Департаменту строительства и архитектуры мэрии города Новосибирска </w:t>
      </w:r>
      <w:proofErr w:type="gramStart"/>
      <w:r w:rsidR="00194E87" w:rsidRPr="0091260B">
        <w:t>разместить постановление</w:t>
      </w:r>
      <w:proofErr w:type="gramEnd"/>
      <w:r w:rsidR="00194E87" w:rsidRPr="0091260B">
        <w:t xml:space="preserve">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</w:t>
      </w:r>
      <w:proofErr w:type="gramStart"/>
      <w:r w:rsidRPr="0091260B">
        <w:t>Контроль за</w:t>
      </w:r>
      <w:proofErr w:type="gramEnd"/>
      <w:r w:rsidRPr="0091260B">
        <w:t xml:space="preserve">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9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54C" w:rsidRDefault="0093554C">
      <w:r>
        <w:separator/>
      </w:r>
    </w:p>
  </w:endnote>
  <w:endnote w:type="continuationSeparator" w:id="0">
    <w:p w:rsidR="0093554C" w:rsidRDefault="00935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54C" w:rsidRDefault="0093554C">
      <w:r>
        <w:separator/>
      </w:r>
    </w:p>
  </w:footnote>
  <w:footnote w:type="continuationSeparator" w:id="0">
    <w:p w:rsidR="0093554C" w:rsidRDefault="009355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8853AB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531B62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48F4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12A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32CF"/>
    <w:rsid w:val="002078D2"/>
    <w:rsid w:val="00211F51"/>
    <w:rsid w:val="00215018"/>
    <w:rsid w:val="00215AC9"/>
    <w:rsid w:val="00217563"/>
    <w:rsid w:val="00222538"/>
    <w:rsid w:val="002260C3"/>
    <w:rsid w:val="0022765D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C18AC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2B15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643E7"/>
    <w:rsid w:val="00370DCD"/>
    <w:rsid w:val="00372440"/>
    <w:rsid w:val="0037469D"/>
    <w:rsid w:val="003752FC"/>
    <w:rsid w:val="00377011"/>
    <w:rsid w:val="003776F9"/>
    <w:rsid w:val="00377808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3A46"/>
    <w:rsid w:val="00514FCC"/>
    <w:rsid w:val="005171CC"/>
    <w:rsid w:val="00517744"/>
    <w:rsid w:val="00521D67"/>
    <w:rsid w:val="00531B62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67964"/>
    <w:rsid w:val="00572959"/>
    <w:rsid w:val="0057615F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49D5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08CA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05C9"/>
    <w:rsid w:val="008853AB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3554C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3D19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0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35EA8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A3A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1ED7"/>
    <w:rsid w:val="00E46CA5"/>
    <w:rsid w:val="00E47DF2"/>
    <w:rsid w:val="00E50FAE"/>
    <w:rsid w:val="00E53CB3"/>
    <w:rsid w:val="00E5408D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25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4A3FD5-F557-4BF9-93FB-235E2D27E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128</TotalTime>
  <Pages>1</Pages>
  <Words>189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akanischeva</cp:lastModifiedBy>
  <cp:revision>74</cp:revision>
  <cp:lastPrinted>2020-02-25T03:17:00Z</cp:lastPrinted>
  <dcterms:created xsi:type="dcterms:W3CDTF">2023-05-10T04:37:00Z</dcterms:created>
  <dcterms:modified xsi:type="dcterms:W3CDTF">2026-06-23T07:52:00Z</dcterms:modified>
</cp:coreProperties>
</file>